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LKHOL-2026-04-007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Neubau FW-Haus Neuhaus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 Neubau Feuerwehrhaus Neuhaus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